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  <w:u w:val="single"/>
        </w:rPr>
        <w:t>Ralph PAGE</w:t>
      </w:r>
      <w:r w:rsidRPr="00570EBC">
        <w:rPr>
          <w:rFonts w:ascii="Times New Roman" w:hAnsi="Times New Roman" w:cs="Times New Roman"/>
          <w:sz w:val="24"/>
          <w:szCs w:val="24"/>
        </w:rPr>
        <w:t xml:space="preserve">        (fl.1415)</w:t>
      </w: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Archer.</w:t>
      </w: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ab/>
        <w:t>1415</w:t>
      </w:r>
      <w:r w:rsidRPr="00570EBC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4824F5" w:rsidRPr="00570EBC" w:rsidRDefault="004824F5" w:rsidP="004824F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70EBC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570EBC">
        <w:rPr>
          <w:rFonts w:ascii="Times New Roman" w:hAnsi="Times New Roman" w:cs="Times New Roman"/>
          <w:sz w:val="24"/>
          <w:szCs w:val="24"/>
        </w:rPr>
        <w:t>)</w:t>
      </w: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24F5" w:rsidRPr="00570EBC" w:rsidRDefault="004824F5" w:rsidP="004824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70EBC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4F5" w:rsidRDefault="004824F5" w:rsidP="00564E3C">
      <w:pPr>
        <w:spacing w:after="0" w:line="240" w:lineRule="auto"/>
      </w:pPr>
      <w:r>
        <w:separator/>
      </w:r>
    </w:p>
  </w:endnote>
  <w:endnote w:type="continuationSeparator" w:id="0">
    <w:p w:rsidR="004824F5" w:rsidRDefault="004824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24F5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4F5" w:rsidRDefault="004824F5" w:rsidP="00564E3C">
      <w:pPr>
        <w:spacing w:after="0" w:line="240" w:lineRule="auto"/>
      </w:pPr>
      <w:r>
        <w:separator/>
      </w:r>
    </w:p>
  </w:footnote>
  <w:footnote w:type="continuationSeparator" w:id="0">
    <w:p w:rsidR="004824F5" w:rsidRDefault="004824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4F5"/>
    <w:rsid w:val="00372DC6"/>
    <w:rsid w:val="004824F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9FAA2C-DDC8-426E-91E5-DC61F75C9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4824F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2015-12-15T22:37:00Z</dcterms:created>
  <dcterms:modified xsi:type="dcterms:W3CDTF">2015-12-15T22:37:00Z</dcterms:modified>
</cp:coreProperties>
</file>